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621" w:rsidRDefault="004D3621" w:rsidP="009C5AB5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C34571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4D3621" w:rsidRPr="00550196" w:rsidRDefault="004D3621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4D3621" w:rsidRPr="00157560" w:rsidRDefault="004D3621" w:rsidP="00C502A6">
      <w:pPr>
        <w:pStyle w:val="Heading1"/>
        <w:ind w:firstLine="709"/>
        <w:rPr>
          <w:sz w:val="26"/>
          <w:szCs w:val="26"/>
          <w:lang w:val="uk-UA"/>
        </w:rPr>
      </w:pPr>
      <w:r w:rsidRPr="00157560">
        <w:rPr>
          <w:sz w:val="26"/>
          <w:szCs w:val="26"/>
          <w:lang w:val="uk-UA"/>
        </w:rPr>
        <w:t>КАГАРЛИЦЬКА  МІСЬКА  РАДА  VІІІ  СКЛИКАННЯ</w:t>
      </w:r>
    </w:p>
    <w:p w:rsidR="004D3621" w:rsidRPr="00157560" w:rsidRDefault="004D3621" w:rsidP="00157560">
      <w:pPr>
        <w:rPr>
          <w:sz w:val="26"/>
          <w:szCs w:val="26"/>
          <w:lang w:val="uk-UA"/>
        </w:rPr>
      </w:pPr>
    </w:p>
    <w:p w:rsidR="004D3621" w:rsidRPr="00157560" w:rsidRDefault="004D3621" w:rsidP="00157560">
      <w:pPr>
        <w:tabs>
          <w:tab w:val="left" w:pos="7380"/>
        </w:tabs>
        <w:rPr>
          <w:b/>
          <w:sz w:val="26"/>
          <w:szCs w:val="26"/>
          <w:lang w:val="uk-UA"/>
        </w:rPr>
      </w:pPr>
      <w:r w:rsidRPr="00157560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 xml:space="preserve">     </w:t>
      </w:r>
      <w:r w:rsidRPr="00157560">
        <w:rPr>
          <w:b/>
          <w:sz w:val="26"/>
          <w:szCs w:val="26"/>
          <w:lang w:val="uk-UA"/>
        </w:rPr>
        <w:t>ПРОЄКТ</w:t>
      </w:r>
    </w:p>
    <w:p w:rsidR="004D3621" w:rsidRPr="00157560" w:rsidRDefault="004D3621" w:rsidP="009C5AB5">
      <w:pPr>
        <w:tabs>
          <w:tab w:val="left" w:pos="1845"/>
          <w:tab w:val="left" w:pos="4020"/>
          <w:tab w:val="right" w:pos="9256"/>
        </w:tabs>
        <w:rPr>
          <w:b/>
          <w:sz w:val="26"/>
          <w:szCs w:val="26"/>
          <w:lang w:val="uk-UA"/>
        </w:rPr>
      </w:pPr>
      <w:r w:rsidRPr="00157560">
        <w:rPr>
          <w:b/>
          <w:sz w:val="26"/>
          <w:szCs w:val="26"/>
          <w:lang w:val="uk-UA"/>
        </w:rPr>
        <w:tab/>
      </w:r>
      <w:r w:rsidRPr="00157560">
        <w:rPr>
          <w:b/>
          <w:sz w:val="26"/>
          <w:szCs w:val="26"/>
          <w:lang w:val="uk-UA"/>
        </w:rPr>
        <w:tab/>
        <w:t xml:space="preserve">РІШЕННЯ                  </w:t>
      </w:r>
    </w:p>
    <w:p w:rsidR="004D3621" w:rsidRPr="00157560" w:rsidRDefault="004D3621" w:rsidP="005D5069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</w:p>
    <w:p w:rsidR="004D3621" w:rsidRPr="00157560" w:rsidRDefault="004D3621" w:rsidP="00C502A6">
      <w:pPr>
        <w:jc w:val="both"/>
        <w:rPr>
          <w:b/>
          <w:sz w:val="26"/>
          <w:szCs w:val="26"/>
          <w:lang w:val="uk-UA"/>
        </w:rPr>
      </w:pPr>
      <w:r w:rsidRPr="00157560">
        <w:rPr>
          <w:b/>
          <w:sz w:val="26"/>
          <w:szCs w:val="26"/>
          <w:lang w:val="uk-UA"/>
        </w:rPr>
        <w:t xml:space="preserve">   </w:t>
      </w:r>
      <w:r>
        <w:rPr>
          <w:b/>
          <w:sz w:val="26"/>
          <w:szCs w:val="26"/>
          <w:lang w:val="uk-UA"/>
        </w:rPr>
        <w:t xml:space="preserve">  </w:t>
      </w:r>
      <w:r w:rsidRPr="00157560">
        <w:rPr>
          <w:b/>
          <w:sz w:val="26"/>
          <w:szCs w:val="26"/>
          <w:lang w:val="uk-UA"/>
        </w:rPr>
        <w:t xml:space="preserve"> 2024                                                                                        </w:t>
      </w:r>
      <w:r>
        <w:rPr>
          <w:b/>
          <w:sz w:val="26"/>
          <w:szCs w:val="26"/>
          <w:lang w:val="uk-UA"/>
        </w:rPr>
        <w:t xml:space="preserve">    </w:t>
      </w:r>
      <w:r w:rsidRPr="00157560">
        <w:rPr>
          <w:b/>
          <w:sz w:val="26"/>
          <w:szCs w:val="26"/>
          <w:lang w:val="uk-UA"/>
        </w:rPr>
        <w:t xml:space="preserve">       м. Кагарлик</w:t>
      </w:r>
    </w:p>
    <w:p w:rsidR="004D3621" w:rsidRPr="00157560" w:rsidRDefault="004D3621" w:rsidP="00AF13B0">
      <w:pPr>
        <w:ind w:firstLine="709"/>
        <w:rPr>
          <w:sz w:val="26"/>
          <w:szCs w:val="26"/>
          <w:lang w:val="uk-UA"/>
        </w:rPr>
      </w:pPr>
    </w:p>
    <w:p w:rsidR="004D3621" w:rsidRPr="00157560" w:rsidRDefault="004D3621" w:rsidP="00927F76">
      <w:pPr>
        <w:jc w:val="both"/>
        <w:rPr>
          <w:rStyle w:val="Heading2Char"/>
          <w:rFonts w:ascii="Times New Roman" w:hAnsi="Times New Roman"/>
          <w:color w:val="auto"/>
          <w:lang w:val="uk-UA"/>
        </w:rPr>
      </w:pPr>
      <w:r w:rsidRPr="00157560">
        <w:rPr>
          <w:rStyle w:val="Heading2Char"/>
          <w:rFonts w:ascii="Times New Roman" w:hAnsi="Times New Roman"/>
          <w:color w:val="auto"/>
          <w:lang w:val="uk-UA"/>
        </w:rPr>
        <w:t>Про передачу Шаровій Ганні Станіславівні у власність земельної ділянки для будівництва і обслуговування житлового будинку, господарських будівель і споруд (присадибна ділянка)в с.Тарасівка, вул.Південна, 49 на території Кагарлицької  міської територіальної громади (</w:t>
      </w:r>
      <w:smartTag w:uri="urn:schemas-microsoft-com:office:smarttags" w:element="metricconverter">
        <w:smartTagPr>
          <w:attr w:name="ProductID" w:val="0,2500 га"/>
        </w:smartTagPr>
        <w:r w:rsidRPr="00157560">
          <w:rPr>
            <w:rStyle w:val="Heading2Char"/>
            <w:rFonts w:ascii="Times New Roman" w:hAnsi="Times New Roman"/>
            <w:color w:val="auto"/>
            <w:lang w:val="uk-UA"/>
          </w:rPr>
          <w:t>0,2500 га</w:t>
        </w:r>
      </w:smartTag>
      <w:r w:rsidRPr="00157560">
        <w:rPr>
          <w:rStyle w:val="Heading2Char"/>
          <w:rFonts w:ascii="Times New Roman" w:hAnsi="Times New Roman"/>
          <w:color w:val="auto"/>
          <w:lang w:val="uk-UA"/>
        </w:rPr>
        <w:t>)</w:t>
      </w:r>
    </w:p>
    <w:p w:rsidR="004D3621" w:rsidRPr="00157560" w:rsidRDefault="004D3621" w:rsidP="00BC3DE1">
      <w:pPr>
        <w:jc w:val="center"/>
        <w:rPr>
          <w:sz w:val="26"/>
          <w:szCs w:val="26"/>
          <w:lang w:val="uk-UA"/>
        </w:rPr>
      </w:pPr>
    </w:p>
    <w:p w:rsidR="004D3621" w:rsidRPr="00157560" w:rsidRDefault="004D3621" w:rsidP="002C4FAD">
      <w:pPr>
        <w:ind w:firstLine="709"/>
        <w:jc w:val="both"/>
        <w:rPr>
          <w:b/>
          <w:sz w:val="26"/>
          <w:szCs w:val="26"/>
          <w:lang w:val="uk-UA"/>
        </w:rPr>
      </w:pPr>
      <w:r w:rsidRPr="00157560">
        <w:rPr>
          <w:color w:val="000000"/>
          <w:sz w:val="26"/>
          <w:szCs w:val="26"/>
          <w:lang w:val="uk-UA"/>
        </w:rPr>
        <w:t>Розглянувши заяву</w:t>
      </w:r>
      <w:r w:rsidRPr="00157560">
        <w:rPr>
          <w:bCs/>
          <w:sz w:val="26"/>
          <w:szCs w:val="26"/>
          <w:lang w:val="uk-UA"/>
        </w:rPr>
        <w:t xml:space="preserve"> Шарової Ганни Станіславівни</w:t>
      </w:r>
      <w:r w:rsidRPr="00157560">
        <w:rPr>
          <w:sz w:val="26"/>
          <w:szCs w:val="26"/>
          <w:lang w:val="uk-UA"/>
        </w:rPr>
        <w:t xml:space="preserve"> (смт.Коцюбинське,вул.Пономарьова, 6, кв.41), </w:t>
      </w:r>
      <w:r w:rsidRPr="00157560">
        <w:rPr>
          <w:color w:val="000000"/>
          <w:sz w:val="26"/>
          <w:szCs w:val="26"/>
          <w:lang w:val="uk-UA"/>
        </w:rPr>
        <w:t xml:space="preserve"> щодо передачі у власність земельної ділянки для  будівництва і обслуговування житлового будинку, господарських будівель і споруд (присадибна ділянка)  Шаровій Г.С. в с.Тарасівка, вул.Південна,49, </w:t>
      </w:r>
      <w:r w:rsidRPr="00157560">
        <w:rPr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Pr="00157560">
        <w:rPr>
          <w:b/>
          <w:sz w:val="26"/>
          <w:szCs w:val="26"/>
          <w:lang w:val="uk-UA"/>
        </w:rPr>
        <w:t>сесія міської ради вирішила:</w:t>
      </w:r>
    </w:p>
    <w:p w:rsidR="004D3621" w:rsidRPr="00157560" w:rsidRDefault="004D3621" w:rsidP="002C4FAD">
      <w:pPr>
        <w:ind w:firstLine="709"/>
        <w:jc w:val="both"/>
        <w:rPr>
          <w:b/>
          <w:sz w:val="26"/>
          <w:szCs w:val="26"/>
          <w:lang w:val="uk-UA"/>
        </w:rPr>
      </w:pPr>
    </w:p>
    <w:p w:rsidR="004D3621" w:rsidRPr="00157560" w:rsidRDefault="004D3621" w:rsidP="005D5069">
      <w:pPr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  <w:r w:rsidRPr="00157560">
        <w:rPr>
          <w:bCs/>
          <w:sz w:val="26"/>
          <w:szCs w:val="26"/>
          <w:lang w:val="uk-UA"/>
        </w:rPr>
        <w:t>1.</w:t>
      </w:r>
      <w:bookmarkStart w:id="0" w:name="_GoBack"/>
      <w:bookmarkEnd w:id="0"/>
      <w:r w:rsidRPr="00157560">
        <w:rPr>
          <w:bCs/>
          <w:sz w:val="26"/>
          <w:szCs w:val="26"/>
          <w:lang w:val="uk-UA"/>
        </w:rPr>
        <w:t>Передати  Шаровій Ганні Станіславівні</w:t>
      </w:r>
      <w:r w:rsidRPr="00157560">
        <w:rPr>
          <w:sz w:val="26"/>
          <w:szCs w:val="26"/>
          <w:lang w:val="uk-UA"/>
        </w:rPr>
        <w:t xml:space="preserve">у </w:t>
      </w:r>
      <w:r w:rsidRPr="00157560">
        <w:rPr>
          <w:bCs/>
          <w:sz w:val="26"/>
          <w:szCs w:val="26"/>
          <w:lang w:val="uk-UA"/>
        </w:rPr>
        <w:t xml:space="preserve">власність </w:t>
      </w:r>
      <w:r w:rsidRPr="00157560">
        <w:rPr>
          <w:sz w:val="26"/>
          <w:szCs w:val="26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157560">
          <w:rPr>
            <w:sz w:val="26"/>
            <w:szCs w:val="26"/>
            <w:lang w:val="uk-UA"/>
          </w:rPr>
          <w:t>0,2500 га</w:t>
        </w:r>
      </w:smartTag>
      <w:r w:rsidRPr="00157560">
        <w:rPr>
          <w:sz w:val="26"/>
          <w:szCs w:val="26"/>
          <w:lang w:val="uk-UA"/>
        </w:rPr>
        <w:t xml:space="preserve"> (кадастровий номер 3222282003:04:302:0019) </w:t>
      </w:r>
      <w:r w:rsidRPr="00157560">
        <w:rPr>
          <w:color w:val="000000"/>
          <w:sz w:val="26"/>
          <w:szCs w:val="26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в с.Тарасівка, вул.Південна, 49, на території Кагарлицької міської територіальної громади. </w:t>
      </w:r>
    </w:p>
    <w:p w:rsidR="004D3621" w:rsidRPr="00157560" w:rsidRDefault="004D3621" w:rsidP="005D5069">
      <w:pPr>
        <w:tabs>
          <w:tab w:val="left" w:pos="9540"/>
        </w:tabs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157560">
        <w:rPr>
          <w:sz w:val="26"/>
          <w:szCs w:val="26"/>
          <w:lang w:val="uk-UA"/>
        </w:rPr>
        <w:t xml:space="preserve">  2.Відділу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4D3621" w:rsidRPr="00157560" w:rsidRDefault="004D3621" w:rsidP="005D5069">
      <w:pPr>
        <w:tabs>
          <w:tab w:val="left" w:pos="9540"/>
        </w:tabs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157560">
        <w:rPr>
          <w:sz w:val="26"/>
          <w:szCs w:val="26"/>
          <w:lang w:val="uk-UA"/>
        </w:rPr>
        <w:t xml:space="preserve">3. </w:t>
      </w:r>
      <w:r w:rsidRPr="00157560">
        <w:rPr>
          <w:bCs/>
          <w:sz w:val="26"/>
          <w:szCs w:val="26"/>
          <w:lang w:val="uk-UA"/>
        </w:rPr>
        <w:t xml:space="preserve">Шаровій Ганні Станіславівні </w:t>
      </w:r>
      <w:r w:rsidRPr="00157560">
        <w:rPr>
          <w:sz w:val="26"/>
          <w:szCs w:val="26"/>
          <w:lang w:val="uk-UA"/>
        </w:rPr>
        <w:t>забезпечити:</w:t>
      </w:r>
    </w:p>
    <w:p w:rsidR="004D3621" w:rsidRPr="00157560" w:rsidRDefault="004D3621" w:rsidP="005D5069">
      <w:pPr>
        <w:tabs>
          <w:tab w:val="left" w:pos="9540"/>
        </w:tabs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157560">
        <w:rPr>
          <w:sz w:val="26"/>
          <w:szCs w:val="26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4D3621" w:rsidRPr="00157560" w:rsidRDefault="004D3621" w:rsidP="005D5069">
      <w:pPr>
        <w:tabs>
          <w:tab w:val="left" w:pos="9540"/>
        </w:tabs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157560">
        <w:rPr>
          <w:sz w:val="26"/>
          <w:szCs w:val="26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4D3621" w:rsidRPr="00157560" w:rsidRDefault="004D3621" w:rsidP="005D5069">
      <w:pPr>
        <w:tabs>
          <w:tab w:val="left" w:pos="9540"/>
        </w:tabs>
        <w:spacing w:line="276" w:lineRule="auto"/>
        <w:ind w:firstLine="709"/>
        <w:jc w:val="both"/>
        <w:rPr>
          <w:sz w:val="26"/>
          <w:szCs w:val="26"/>
        </w:rPr>
      </w:pPr>
      <w:r w:rsidRPr="00157560">
        <w:rPr>
          <w:sz w:val="26"/>
          <w:szCs w:val="26"/>
          <w:lang w:val="uk-UA"/>
        </w:rPr>
        <w:t>3.3.виконання обов’язків та способів добросусідства відповідно до вимог Земельного кодексу України.</w:t>
      </w:r>
    </w:p>
    <w:p w:rsidR="004D3621" w:rsidRPr="00157560" w:rsidRDefault="004D3621" w:rsidP="00014E41">
      <w:pPr>
        <w:spacing w:line="276" w:lineRule="auto"/>
        <w:jc w:val="both"/>
        <w:rPr>
          <w:sz w:val="26"/>
          <w:szCs w:val="26"/>
          <w:lang w:val="uk-UA"/>
        </w:rPr>
      </w:pPr>
      <w:r w:rsidRPr="00157560">
        <w:rPr>
          <w:color w:val="000000"/>
          <w:sz w:val="26"/>
          <w:szCs w:val="26"/>
          <w:lang w:val="uk-UA"/>
        </w:rPr>
        <w:t xml:space="preserve">           4.</w:t>
      </w:r>
      <w:r w:rsidRPr="00157560">
        <w:rPr>
          <w:sz w:val="26"/>
          <w:szCs w:val="26"/>
          <w:lang w:val="uk-UA"/>
        </w:rPr>
        <w:t xml:space="preserve">Контроль </w:t>
      </w:r>
      <w:r w:rsidRPr="00157560">
        <w:rPr>
          <w:sz w:val="26"/>
          <w:szCs w:val="26"/>
        </w:rPr>
        <w:t>за виконанням</w:t>
      </w:r>
      <w:r w:rsidRPr="00157560">
        <w:rPr>
          <w:sz w:val="26"/>
          <w:szCs w:val="26"/>
          <w:lang w:val="uk-UA"/>
        </w:rPr>
        <w:t xml:space="preserve"> </w:t>
      </w:r>
      <w:r w:rsidRPr="00157560">
        <w:rPr>
          <w:sz w:val="26"/>
          <w:szCs w:val="26"/>
        </w:rPr>
        <w:t>даного</w:t>
      </w:r>
      <w:r w:rsidRPr="00157560">
        <w:rPr>
          <w:sz w:val="26"/>
          <w:szCs w:val="26"/>
          <w:lang w:val="uk-UA"/>
        </w:rPr>
        <w:t xml:space="preserve"> </w:t>
      </w:r>
      <w:r w:rsidRPr="00157560">
        <w:rPr>
          <w:sz w:val="26"/>
          <w:szCs w:val="26"/>
        </w:rPr>
        <w:t>рішення</w:t>
      </w:r>
      <w:r w:rsidRPr="00157560">
        <w:rPr>
          <w:sz w:val="26"/>
          <w:szCs w:val="26"/>
          <w:lang w:val="uk-UA"/>
        </w:rPr>
        <w:t xml:space="preserve"> </w:t>
      </w:r>
      <w:r w:rsidRPr="00157560">
        <w:rPr>
          <w:sz w:val="26"/>
          <w:szCs w:val="26"/>
        </w:rPr>
        <w:t>покласти на постійну</w:t>
      </w:r>
      <w:r w:rsidRPr="00157560">
        <w:rPr>
          <w:sz w:val="26"/>
          <w:szCs w:val="26"/>
          <w:lang w:val="uk-UA"/>
        </w:rPr>
        <w:t xml:space="preserve"> </w:t>
      </w:r>
      <w:r w:rsidRPr="00157560">
        <w:rPr>
          <w:sz w:val="26"/>
          <w:szCs w:val="26"/>
        </w:rPr>
        <w:t>комісію</w:t>
      </w:r>
      <w:r w:rsidRPr="00157560">
        <w:rPr>
          <w:sz w:val="26"/>
          <w:szCs w:val="26"/>
          <w:lang w:val="uk-UA"/>
        </w:rPr>
        <w:t xml:space="preserve"> міської ради з питань земельних відносин, екології та природокористування.</w:t>
      </w:r>
    </w:p>
    <w:p w:rsidR="004D3621" w:rsidRPr="00157560" w:rsidRDefault="004D3621" w:rsidP="00014E41">
      <w:pPr>
        <w:spacing w:line="276" w:lineRule="auto"/>
        <w:jc w:val="both"/>
        <w:rPr>
          <w:sz w:val="26"/>
          <w:szCs w:val="26"/>
          <w:lang w:val="uk-UA"/>
        </w:rPr>
      </w:pPr>
    </w:p>
    <w:p w:rsidR="004D3621" w:rsidRPr="00157560" w:rsidRDefault="004D3621" w:rsidP="00014E41">
      <w:pPr>
        <w:spacing w:line="276" w:lineRule="auto"/>
        <w:jc w:val="both"/>
        <w:rPr>
          <w:b/>
          <w:sz w:val="26"/>
          <w:szCs w:val="26"/>
          <w:lang w:val="uk-UA"/>
        </w:rPr>
      </w:pPr>
    </w:p>
    <w:p w:rsidR="004D3621" w:rsidRPr="00157560" w:rsidRDefault="004D3621" w:rsidP="002805BE">
      <w:pPr>
        <w:jc w:val="both"/>
        <w:rPr>
          <w:sz w:val="26"/>
          <w:szCs w:val="26"/>
          <w:lang w:val="uk-UA"/>
        </w:rPr>
      </w:pPr>
      <w:r w:rsidRPr="00157560">
        <w:rPr>
          <w:b/>
          <w:sz w:val="26"/>
          <w:szCs w:val="26"/>
        </w:rPr>
        <w:t>Міський голова</w:t>
      </w:r>
      <w:r w:rsidRPr="00157560">
        <w:rPr>
          <w:b/>
          <w:sz w:val="26"/>
          <w:szCs w:val="26"/>
        </w:rPr>
        <w:tab/>
      </w:r>
      <w:r w:rsidRPr="00157560">
        <w:rPr>
          <w:b/>
          <w:sz w:val="26"/>
          <w:szCs w:val="26"/>
        </w:rPr>
        <w:tab/>
      </w:r>
      <w:r w:rsidRPr="00157560">
        <w:rPr>
          <w:b/>
          <w:sz w:val="26"/>
          <w:szCs w:val="26"/>
          <w:lang w:val="uk-UA"/>
        </w:rPr>
        <w:tab/>
      </w:r>
      <w:r w:rsidRPr="00157560">
        <w:rPr>
          <w:b/>
          <w:sz w:val="26"/>
          <w:szCs w:val="26"/>
        </w:rPr>
        <w:tab/>
      </w:r>
      <w:r w:rsidRPr="00157560">
        <w:rPr>
          <w:b/>
          <w:sz w:val="26"/>
          <w:szCs w:val="26"/>
        </w:rPr>
        <w:tab/>
        <w:t xml:space="preserve">             </w:t>
      </w:r>
      <w:r w:rsidRPr="00157560">
        <w:rPr>
          <w:b/>
          <w:sz w:val="26"/>
          <w:szCs w:val="26"/>
          <w:lang w:val="uk-UA"/>
        </w:rPr>
        <w:t xml:space="preserve">             </w:t>
      </w:r>
      <w:r w:rsidRPr="00157560">
        <w:rPr>
          <w:b/>
          <w:sz w:val="26"/>
          <w:szCs w:val="26"/>
        </w:rPr>
        <w:t>Олександр ПАНЮТА</w:t>
      </w:r>
    </w:p>
    <w:p w:rsidR="004D3621" w:rsidRPr="005D5069" w:rsidRDefault="004D3621" w:rsidP="002805BE">
      <w:pPr>
        <w:spacing w:line="276" w:lineRule="auto"/>
        <w:rPr>
          <w:lang w:val="uk-UA"/>
        </w:rPr>
      </w:pPr>
    </w:p>
    <w:sectPr w:rsidR="004D3621" w:rsidRPr="005D5069" w:rsidSect="005D5069">
      <w:pgSz w:w="11906" w:h="16838"/>
      <w:pgMar w:top="540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E41"/>
    <w:rsid w:val="0002171C"/>
    <w:rsid w:val="0003789A"/>
    <w:rsid w:val="00042082"/>
    <w:rsid w:val="00062D0D"/>
    <w:rsid w:val="00066DBF"/>
    <w:rsid w:val="000679E9"/>
    <w:rsid w:val="00071CFF"/>
    <w:rsid w:val="000766F4"/>
    <w:rsid w:val="000C2F46"/>
    <w:rsid w:val="000D4555"/>
    <w:rsid w:val="000F2BCF"/>
    <w:rsid w:val="000F6AE5"/>
    <w:rsid w:val="00116BEF"/>
    <w:rsid w:val="00123FDA"/>
    <w:rsid w:val="00134070"/>
    <w:rsid w:val="00155A9A"/>
    <w:rsid w:val="00156168"/>
    <w:rsid w:val="00157560"/>
    <w:rsid w:val="00160B51"/>
    <w:rsid w:val="001654BB"/>
    <w:rsid w:val="00167794"/>
    <w:rsid w:val="00187FC2"/>
    <w:rsid w:val="001C6734"/>
    <w:rsid w:val="001E4CAE"/>
    <w:rsid w:val="001F5B3B"/>
    <w:rsid w:val="00200C3F"/>
    <w:rsid w:val="00214C18"/>
    <w:rsid w:val="002352ED"/>
    <w:rsid w:val="002406FB"/>
    <w:rsid w:val="002435C1"/>
    <w:rsid w:val="0025753A"/>
    <w:rsid w:val="0026209B"/>
    <w:rsid w:val="002805BE"/>
    <w:rsid w:val="002925B2"/>
    <w:rsid w:val="002A4142"/>
    <w:rsid w:val="002B3780"/>
    <w:rsid w:val="002B72EA"/>
    <w:rsid w:val="002C2A41"/>
    <w:rsid w:val="002C4FAD"/>
    <w:rsid w:val="002F3CCE"/>
    <w:rsid w:val="002F5C77"/>
    <w:rsid w:val="003003F4"/>
    <w:rsid w:val="0030210F"/>
    <w:rsid w:val="003128BE"/>
    <w:rsid w:val="00320172"/>
    <w:rsid w:val="00322443"/>
    <w:rsid w:val="00333383"/>
    <w:rsid w:val="00343540"/>
    <w:rsid w:val="003457DA"/>
    <w:rsid w:val="00356BDC"/>
    <w:rsid w:val="0036004E"/>
    <w:rsid w:val="00365325"/>
    <w:rsid w:val="003675F0"/>
    <w:rsid w:val="00371E70"/>
    <w:rsid w:val="00372C10"/>
    <w:rsid w:val="003835FD"/>
    <w:rsid w:val="00396E63"/>
    <w:rsid w:val="003C7A7B"/>
    <w:rsid w:val="004048EC"/>
    <w:rsid w:val="00410989"/>
    <w:rsid w:val="00430EDA"/>
    <w:rsid w:val="004351DB"/>
    <w:rsid w:val="00437E2A"/>
    <w:rsid w:val="0044124B"/>
    <w:rsid w:val="004565C1"/>
    <w:rsid w:val="00470726"/>
    <w:rsid w:val="0047168B"/>
    <w:rsid w:val="004B73C2"/>
    <w:rsid w:val="004C551D"/>
    <w:rsid w:val="004C77B8"/>
    <w:rsid w:val="004D0670"/>
    <w:rsid w:val="004D3621"/>
    <w:rsid w:val="004D4EEA"/>
    <w:rsid w:val="004E6FDF"/>
    <w:rsid w:val="004F1441"/>
    <w:rsid w:val="0051310D"/>
    <w:rsid w:val="00544287"/>
    <w:rsid w:val="00550196"/>
    <w:rsid w:val="0055378B"/>
    <w:rsid w:val="00577333"/>
    <w:rsid w:val="005778BB"/>
    <w:rsid w:val="005B5591"/>
    <w:rsid w:val="005C32F0"/>
    <w:rsid w:val="005D5069"/>
    <w:rsid w:val="005D783F"/>
    <w:rsid w:val="005E3118"/>
    <w:rsid w:val="006121FB"/>
    <w:rsid w:val="006125C0"/>
    <w:rsid w:val="00615901"/>
    <w:rsid w:val="00616F75"/>
    <w:rsid w:val="00636776"/>
    <w:rsid w:val="00641D76"/>
    <w:rsid w:val="006517E5"/>
    <w:rsid w:val="00664FA9"/>
    <w:rsid w:val="00665E60"/>
    <w:rsid w:val="006766D1"/>
    <w:rsid w:val="006837E1"/>
    <w:rsid w:val="006A2C7B"/>
    <w:rsid w:val="006A584F"/>
    <w:rsid w:val="006B10F8"/>
    <w:rsid w:val="006B45E4"/>
    <w:rsid w:val="006D1C2C"/>
    <w:rsid w:val="006D2CF5"/>
    <w:rsid w:val="006E542C"/>
    <w:rsid w:val="006F6319"/>
    <w:rsid w:val="00713FDE"/>
    <w:rsid w:val="00714447"/>
    <w:rsid w:val="007212A9"/>
    <w:rsid w:val="0072146F"/>
    <w:rsid w:val="00753178"/>
    <w:rsid w:val="00757551"/>
    <w:rsid w:val="00764C16"/>
    <w:rsid w:val="00771C47"/>
    <w:rsid w:val="0078214C"/>
    <w:rsid w:val="00784F60"/>
    <w:rsid w:val="007909B3"/>
    <w:rsid w:val="00790FC6"/>
    <w:rsid w:val="007A2018"/>
    <w:rsid w:val="007A4A91"/>
    <w:rsid w:val="007B2EFF"/>
    <w:rsid w:val="007B575B"/>
    <w:rsid w:val="007B5779"/>
    <w:rsid w:val="007C0FC2"/>
    <w:rsid w:val="007C2724"/>
    <w:rsid w:val="007C6DE9"/>
    <w:rsid w:val="007D7C54"/>
    <w:rsid w:val="007E072C"/>
    <w:rsid w:val="007E116B"/>
    <w:rsid w:val="0080180A"/>
    <w:rsid w:val="008064EE"/>
    <w:rsid w:val="00807122"/>
    <w:rsid w:val="00812333"/>
    <w:rsid w:val="00835C6E"/>
    <w:rsid w:val="008400B1"/>
    <w:rsid w:val="00860B2C"/>
    <w:rsid w:val="0086175B"/>
    <w:rsid w:val="0087428C"/>
    <w:rsid w:val="00887142"/>
    <w:rsid w:val="00895AFB"/>
    <w:rsid w:val="008B08DF"/>
    <w:rsid w:val="008D1CC3"/>
    <w:rsid w:val="008F452D"/>
    <w:rsid w:val="008F5A70"/>
    <w:rsid w:val="009009C0"/>
    <w:rsid w:val="009129B7"/>
    <w:rsid w:val="00914131"/>
    <w:rsid w:val="00914468"/>
    <w:rsid w:val="0092745F"/>
    <w:rsid w:val="00927F76"/>
    <w:rsid w:val="009404AC"/>
    <w:rsid w:val="00950F91"/>
    <w:rsid w:val="00950F9F"/>
    <w:rsid w:val="00953877"/>
    <w:rsid w:val="00960C3F"/>
    <w:rsid w:val="00967CA0"/>
    <w:rsid w:val="00993481"/>
    <w:rsid w:val="00993986"/>
    <w:rsid w:val="00995EBB"/>
    <w:rsid w:val="009A1A4F"/>
    <w:rsid w:val="009A3B80"/>
    <w:rsid w:val="009A4995"/>
    <w:rsid w:val="009C5AB5"/>
    <w:rsid w:val="009D63A8"/>
    <w:rsid w:val="009F34E4"/>
    <w:rsid w:val="009F40A4"/>
    <w:rsid w:val="009F41F5"/>
    <w:rsid w:val="009F70E3"/>
    <w:rsid w:val="00A22C6B"/>
    <w:rsid w:val="00A277BC"/>
    <w:rsid w:val="00A40132"/>
    <w:rsid w:val="00A669BF"/>
    <w:rsid w:val="00A84C4D"/>
    <w:rsid w:val="00A90E0C"/>
    <w:rsid w:val="00A91F3B"/>
    <w:rsid w:val="00A95878"/>
    <w:rsid w:val="00A96A06"/>
    <w:rsid w:val="00A97C90"/>
    <w:rsid w:val="00AA4268"/>
    <w:rsid w:val="00AC085B"/>
    <w:rsid w:val="00AC1027"/>
    <w:rsid w:val="00AD5908"/>
    <w:rsid w:val="00AE2B8D"/>
    <w:rsid w:val="00AE446D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74863"/>
    <w:rsid w:val="00B80F93"/>
    <w:rsid w:val="00B85911"/>
    <w:rsid w:val="00B86078"/>
    <w:rsid w:val="00B91394"/>
    <w:rsid w:val="00BA7BBB"/>
    <w:rsid w:val="00BC3DE1"/>
    <w:rsid w:val="00BD5EC5"/>
    <w:rsid w:val="00BE50E6"/>
    <w:rsid w:val="00BF255B"/>
    <w:rsid w:val="00BF4608"/>
    <w:rsid w:val="00BF5849"/>
    <w:rsid w:val="00C00ECD"/>
    <w:rsid w:val="00C0512B"/>
    <w:rsid w:val="00C12EA8"/>
    <w:rsid w:val="00C34571"/>
    <w:rsid w:val="00C37CF0"/>
    <w:rsid w:val="00C502A6"/>
    <w:rsid w:val="00C52DDC"/>
    <w:rsid w:val="00C60A03"/>
    <w:rsid w:val="00C62BB9"/>
    <w:rsid w:val="00C670B2"/>
    <w:rsid w:val="00C67C3E"/>
    <w:rsid w:val="00C7468A"/>
    <w:rsid w:val="00CB5EF7"/>
    <w:rsid w:val="00CE3B8E"/>
    <w:rsid w:val="00D604E8"/>
    <w:rsid w:val="00D61E0F"/>
    <w:rsid w:val="00D66074"/>
    <w:rsid w:val="00D67C11"/>
    <w:rsid w:val="00D705FD"/>
    <w:rsid w:val="00D779A0"/>
    <w:rsid w:val="00DD74FD"/>
    <w:rsid w:val="00DF01A8"/>
    <w:rsid w:val="00DF24B8"/>
    <w:rsid w:val="00E01B66"/>
    <w:rsid w:val="00E16FFB"/>
    <w:rsid w:val="00E365C7"/>
    <w:rsid w:val="00E44484"/>
    <w:rsid w:val="00E557E9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E1EE5"/>
    <w:rsid w:val="00EF0EFE"/>
    <w:rsid w:val="00EF798D"/>
    <w:rsid w:val="00EF7B7B"/>
    <w:rsid w:val="00F2308A"/>
    <w:rsid w:val="00F23F46"/>
    <w:rsid w:val="00F41DC4"/>
    <w:rsid w:val="00F4798A"/>
    <w:rsid w:val="00F524C6"/>
    <w:rsid w:val="00F5389C"/>
    <w:rsid w:val="00F63465"/>
    <w:rsid w:val="00F6427C"/>
    <w:rsid w:val="00F65EE5"/>
    <w:rsid w:val="00F7225F"/>
    <w:rsid w:val="00F7492D"/>
    <w:rsid w:val="00F83E3F"/>
    <w:rsid w:val="00F84207"/>
    <w:rsid w:val="00F874D9"/>
    <w:rsid w:val="00F87B45"/>
    <w:rsid w:val="00FA28BA"/>
    <w:rsid w:val="00FA63A8"/>
    <w:rsid w:val="00FB0332"/>
    <w:rsid w:val="00FB31ED"/>
    <w:rsid w:val="00FB4538"/>
    <w:rsid w:val="00FC1E16"/>
    <w:rsid w:val="00FE14F7"/>
    <w:rsid w:val="00FF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790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0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617</TotalTime>
  <Pages>1</Pages>
  <Words>327</Words>
  <Characters>1867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70</cp:revision>
  <cp:lastPrinted>2024-10-15T05:55:00Z</cp:lastPrinted>
  <dcterms:created xsi:type="dcterms:W3CDTF">2020-12-17T12:07:00Z</dcterms:created>
  <dcterms:modified xsi:type="dcterms:W3CDTF">2024-10-30T06:35:00Z</dcterms:modified>
</cp:coreProperties>
</file>